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8EB48" w14:textId="77777777" w:rsidR="00902635" w:rsidRDefault="00902635" w:rsidP="00902635">
      <w:pPr>
        <w:pStyle w:val="NoSpacing"/>
        <w:jc w:val="both"/>
      </w:pPr>
      <w:r>
        <w:rPr>
          <w:u w:val="single"/>
        </w:rPr>
        <w:t>Thomas SHIPTON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47F6FEB9" w14:textId="77777777" w:rsidR="00902635" w:rsidRDefault="00902635" w:rsidP="00902635">
      <w:pPr>
        <w:pStyle w:val="NoSpacing"/>
        <w:jc w:val="both"/>
      </w:pPr>
      <w:r>
        <w:t>Rector of Wilford, Nottinghamshire, and chaplain of a chantry in the collegiate church of</w:t>
      </w:r>
    </w:p>
    <w:p w14:paraId="6996E9AE" w14:textId="77777777" w:rsidR="00902635" w:rsidRDefault="00902635" w:rsidP="00902635">
      <w:pPr>
        <w:pStyle w:val="NoSpacing"/>
        <w:jc w:val="both"/>
      </w:pPr>
      <w:r>
        <w:t>Southwell.</w:t>
      </w:r>
    </w:p>
    <w:p w14:paraId="5D8F9652" w14:textId="77777777" w:rsidR="00902635" w:rsidRDefault="00902635" w:rsidP="00902635">
      <w:pPr>
        <w:pStyle w:val="NoSpacing"/>
        <w:jc w:val="both"/>
      </w:pPr>
    </w:p>
    <w:p w14:paraId="6886A705" w14:textId="77777777" w:rsidR="00902635" w:rsidRDefault="00902635" w:rsidP="00902635">
      <w:pPr>
        <w:pStyle w:val="NoSpacing"/>
        <w:jc w:val="both"/>
      </w:pPr>
    </w:p>
    <w:p w14:paraId="10C265DA" w14:textId="77777777" w:rsidR="00902635" w:rsidRDefault="00902635" w:rsidP="00902635">
      <w:pPr>
        <w:pStyle w:val="NoSpacing"/>
        <w:jc w:val="both"/>
      </w:pPr>
      <w:r>
        <w:t>21 Nov.1482</w:t>
      </w:r>
      <w:r>
        <w:tab/>
        <w:t>He was appointed Penitentiary of Southwell.</w:t>
      </w:r>
    </w:p>
    <w:p w14:paraId="0CCA196A" w14:textId="77777777" w:rsidR="00902635" w:rsidRDefault="00902635" w:rsidP="00902635">
      <w:pPr>
        <w:pStyle w:val="NoSpacing"/>
      </w:pPr>
      <w:r>
        <w:tab/>
      </w:r>
      <w:r>
        <w:tab/>
        <w:t>(“The Register of Thomas Rotherham, Archbishop of York 1480-1500</w:t>
      </w:r>
    </w:p>
    <w:p w14:paraId="403DBA58" w14:textId="77777777" w:rsidR="00902635" w:rsidRDefault="00902635" w:rsidP="00902635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p.26)</w:t>
      </w:r>
    </w:p>
    <w:p w14:paraId="1B229CB6" w14:textId="77777777" w:rsidR="00902635" w:rsidRDefault="00902635" w:rsidP="00902635">
      <w:pPr>
        <w:pStyle w:val="NoSpacing"/>
        <w:jc w:val="both"/>
      </w:pPr>
    </w:p>
    <w:p w14:paraId="19E2A452" w14:textId="77777777" w:rsidR="00902635" w:rsidRDefault="00902635" w:rsidP="00902635">
      <w:pPr>
        <w:pStyle w:val="NoSpacing"/>
        <w:jc w:val="both"/>
      </w:pPr>
    </w:p>
    <w:p w14:paraId="26C6AC17" w14:textId="77777777" w:rsidR="00902635" w:rsidRDefault="00902635" w:rsidP="00902635">
      <w:pPr>
        <w:pStyle w:val="NoSpacing"/>
        <w:jc w:val="both"/>
      </w:pPr>
      <w:r>
        <w:t>8 June 2109</w:t>
      </w:r>
    </w:p>
    <w:p w14:paraId="2EC4C114" w14:textId="77777777" w:rsidR="006B2F86" w:rsidRPr="00E71FC3" w:rsidRDefault="009026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EE086" w14:textId="77777777" w:rsidR="00902635" w:rsidRDefault="00902635" w:rsidP="00E71FC3">
      <w:pPr>
        <w:spacing w:after="0" w:line="240" w:lineRule="auto"/>
      </w:pPr>
      <w:r>
        <w:separator/>
      </w:r>
    </w:p>
  </w:endnote>
  <w:endnote w:type="continuationSeparator" w:id="0">
    <w:p w14:paraId="084F8C5A" w14:textId="77777777" w:rsidR="00902635" w:rsidRDefault="009026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EA9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1109C" w14:textId="77777777" w:rsidR="00902635" w:rsidRDefault="00902635" w:rsidP="00E71FC3">
      <w:pPr>
        <w:spacing w:after="0" w:line="240" w:lineRule="auto"/>
      </w:pPr>
      <w:r>
        <w:separator/>
      </w:r>
    </w:p>
  </w:footnote>
  <w:footnote w:type="continuationSeparator" w:id="0">
    <w:p w14:paraId="0BEA3150" w14:textId="77777777" w:rsidR="00902635" w:rsidRDefault="009026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635"/>
    <w:rsid w:val="001A7C09"/>
    <w:rsid w:val="00577BD5"/>
    <w:rsid w:val="00656CBA"/>
    <w:rsid w:val="006A1F77"/>
    <w:rsid w:val="00733BE7"/>
    <w:rsid w:val="0090263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1BFEC"/>
  <w15:chartTrackingRefBased/>
  <w15:docId w15:val="{2FA63ED4-FAD6-4ADA-8298-E59B7687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2019-06-19T21:04:00Z</dcterms:created>
  <dcterms:modified xsi:type="dcterms:W3CDTF">2019-06-19T21:04:00Z</dcterms:modified>
</cp:coreProperties>
</file>